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OSBORNE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fl.1383-1426)</w:t>
      </w: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Churchman.</w:t>
      </w: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Norwich diocese.  (Alumni Cantab. vol.1 part 3 p.285)</w:t>
      </w: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Prebendary of Bath and Wells.  (ibid.)</w:t>
      </w: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in</w:t>
      </w:r>
      <w:r>
        <w:rPr>
          <w:rFonts w:ascii="Times New Roman" w:hAnsi="Times New Roman" w:cs="Times New Roman"/>
          <w:sz w:val="24"/>
          <w:szCs w:val="24"/>
        </w:rPr>
        <w:tab/>
        <w:t>1383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Fellow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Gonville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Hall, Cambridge University.  (ibid.)</w:t>
      </w: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Apr.1387</w:t>
      </w:r>
      <w:r>
        <w:rPr>
          <w:rFonts w:ascii="Times New Roman" w:hAnsi="Times New Roman" w:cs="Times New Roman"/>
          <w:sz w:val="24"/>
          <w:szCs w:val="24"/>
        </w:rPr>
        <w:tab/>
        <w:t>He was ordained deacon at Ely.  (ibid.)</w:t>
      </w: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in </w:t>
      </w: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St.Ives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Cornwall.  (ibid.)</w:t>
      </w: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made his Will.  (ibid.)</w:t>
      </w: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2D7F" w:rsidRDefault="00A22D7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2D7F" w:rsidRPr="00A22D7F" w:rsidRDefault="00042B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  <w:bookmarkStart w:id="0" w:name="_GoBack"/>
      <w:bookmarkEnd w:id="0"/>
    </w:p>
    <w:sectPr w:rsidR="00A22D7F" w:rsidRPr="00A22D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D7F" w:rsidRDefault="00A22D7F" w:rsidP="00564E3C">
      <w:pPr>
        <w:spacing w:after="0" w:line="240" w:lineRule="auto"/>
      </w:pPr>
      <w:r>
        <w:separator/>
      </w:r>
    </w:p>
  </w:endnote>
  <w:endnote w:type="continuationSeparator" w:id="0">
    <w:p w:rsidR="00A22D7F" w:rsidRDefault="00A22D7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2D7F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D7F" w:rsidRDefault="00A22D7F" w:rsidP="00564E3C">
      <w:pPr>
        <w:spacing w:after="0" w:line="240" w:lineRule="auto"/>
      </w:pPr>
      <w:r>
        <w:separator/>
      </w:r>
    </w:p>
  </w:footnote>
  <w:footnote w:type="continuationSeparator" w:id="0">
    <w:p w:rsidR="00A22D7F" w:rsidRDefault="00A22D7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7F"/>
    <w:rsid w:val="00042BD1"/>
    <w:rsid w:val="00372DC6"/>
    <w:rsid w:val="00564E3C"/>
    <w:rsid w:val="0064591D"/>
    <w:rsid w:val="00A22D7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C0892"/>
  <w15:chartTrackingRefBased/>
  <w15:docId w15:val="{C1B0C56C-4502-44CF-B582-C47008D2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2015-10-30T20:18:00Z</dcterms:created>
  <dcterms:modified xsi:type="dcterms:W3CDTF">2015-10-30T20:30:00Z</dcterms:modified>
</cp:coreProperties>
</file>